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67A1FD" w14:textId="17DA7126" w:rsidR="00387D0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BD0B1A">
        <w:rPr>
          <w:rFonts w:cs="Arial"/>
          <w:b/>
          <w:sz w:val="24"/>
          <w:szCs w:val="24"/>
        </w:rPr>
        <w:t>105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0F7766">
        <w:rPr>
          <w:rFonts w:eastAsia="SimSun"/>
          <w:b/>
          <w:i/>
          <w:sz w:val="28"/>
          <w:lang w:val="en-US" w:eastAsia="zh-CN"/>
        </w:rPr>
        <w:t>6451</w:t>
      </w:r>
    </w:p>
    <w:p w14:paraId="790A51A1" w14:textId="77777777" w:rsidR="00BD0B1A" w:rsidRDefault="00BD0B1A" w:rsidP="00BD0B1A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Orlando, US, 18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22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Nov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387D05" w14:paraId="64F02BC3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7F7B53A" w14:textId="6D5EA577" w:rsidR="00387D0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387D05" w14:paraId="6262B8B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D2CB" w14:textId="77777777" w:rsidR="00387D0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387D05" w14:paraId="359138DA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055582B" w14:textId="77777777" w:rsidR="00387D05" w:rsidRDefault="00387D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65241D9F" w14:textId="77777777" w:rsidR="00387D05" w:rsidRDefault="00387D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D05" w14:paraId="255A6DB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ECE20" w14:textId="77777777" w:rsidR="00387D0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66DAD" w14:textId="496B2840" w:rsidR="00387D05" w:rsidRDefault="00157EB6">
            <w:pPr>
              <w:pStyle w:val="CRCoverPage"/>
              <w:spacing w:after="0"/>
              <w:ind w:left="100"/>
            </w:pPr>
            <w:r w:rsidRPr="00157EB6">
              <w:t>PRD21 CDS: NR FR1 FDD UL-MIMO bands n85, n105</w:t>
            </w:r>
          </w:p>
        </w:tc>
      </w:tr>
      <w:tr w:rsidR="00387D05" w14:paraId="32812FF5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92F3C6E" w14:textId="77777777" w:rsidR="00387D05" w:rsidRDefault="00387D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42DF79E" w14:textId="77777777" w:rsidR="00387D05" w:rsidRDefault="00387D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D05" w14:paraId="562DEA84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98F64" w14:textId="77777777" w:rsidR="00387D0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C9EAA72" w14:textId="539D0072" w:rsidR="00387D05" w:rsidRDefault="00BD0B1A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DFDBD52" w14:textId="77777777" w:rsidR="00387D05" w:rsidRDefault="00387D0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54A777" w14:textId="77777777" w:rsidR="00387D0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94E4F" w14:textId="6602DCA2" w:rsidR="00387D05" w:rsidRDefault="00BD0B1A">
            <w:pPr>
              <w:pStyle w:val="CRCoverPage"/>
              <w:spacing w:after="0"/>
              <w:ind w:left="100"/>
            </w:pPr>
            <w:r w:rsidRPr="00312739">
              <w:rPr>
                <w:noProof/>
              </w:rPr>
              <w:fldChar w:fldCharType="begin"/>
            </w:r>
            <w:r w:rsidRPr="00312739">
              <w:rPr>
                <w:noProof/>
              </w:rPr>
              <w:instrText xml:space="preserve"> DOCPROPERTY  ResDate  \* MERGEFORMAT </w:instrText>
            </w:r>
            <w:r w:rsidRPr="00312739">
              <w:rPr>
                <w:noProof/>
              </w:rPr>
              <w:fldChar w:fldCharType="separate"/>
            </w:r>
            <w:r w:rsidRPr="00312739">
              <w:rPr>
                <w:noProof/>
              </w:rPr>
              <w:t>2024-</w:t>
            </w:r>
            <w:r>
              <w:rPr>
                <w:noProof/>
              </w:rPr>
              <w:t>11</w:t>
            </w:r>
            <w:r w:rsidRPr="00312739">
              <w:rPr>
                <w:noProof/>
              </w:rPr>
              <w:t>-</w:t>
            </w:r>
            <w:r w:rsidRPr="00312739">
              <w:rPr>
                <w:noProof/>
              </w:rPr>
              <w:fldChar w:fldCharType="end"/>
            </w:r>
            <w:r w:rsidRPr="00312739">
              <w:rPr>
                <w:noProof/>
              </w:rPr>
              <w:t>2</w:t>
            </w:r>
            <w:r w:rsidR="00FA61C1">
              <w:rPr>
                <w:noProof/>
              </w:rPr>
              <w:t>1</w:t>
            </w:r>
          </w:p>
        </w:tc>
      </w:tr>
    </w:tbl>
    <w:p w14:paraId="3A8A9E2C" w14:textId="77777777" w:rsidR="00387D05" w:rsidRDefault="00387D0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387D05" w14:paraId="68054790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E2DE1D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700077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E8782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9315B7F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FE5BC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6D4BE4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6836095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D974212" w14:textId="77777777" w:rsidR="00387D0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ECE6F74" w14:textId="77777777" w:rsidR="00387D05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96707B" w14:textId="2637556B" w:rsidR="00387D05" w:rsidRDefault="00BD0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666197D" w14:textId="77777777" w:rsidR="00387D0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ECC586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27BDA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7BAB0A5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C1098A7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BD4744" w14:textId="77777777" w:rsidR="00387D05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3B446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7C097" w14:textId="77777777" w:rsidR="00387D0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742E8F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2AE54A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6834A5C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BB8B03A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74D8E64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C6CC4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25C57E43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988C3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507210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7BA54D5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6C7C411" w14:textId="77777777" w:rsidR="00387D0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B989AD" w14:textId="77777777" w:rsidR="00387D05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3B952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4941DA" w14:textId="77777777" w:rsidR="00387D0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70117B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5B4CFC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05FD1D1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F93FA3D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AF3B985" w14:textId="77777777" w:rsidR="00387D05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210879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EC5AE" w14:textId="77777777" w:rsidR="00387D0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24EC6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4BC01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744A532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A5129E8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C19879" w14:textId="77777777" w:rsidR="00387D05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34913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174621" w14:textId="77777777" w:rsidR="00387D0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EA2CF1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CAE1EF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12410F6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26419DD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411D4F" w14:textId="77777777" w:rsidR="00387D05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0E3A5D" w14:textId="33D4B4F3" w:rsidR="00387D05" w:rsidRDefault="00BD0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1D362" w14:textId="77777777" w:rsidR="00387D0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772906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D9D87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7DAF00C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4F971BB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08D086C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8E9E1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188143FE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A264A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3BB582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3E04EB7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DBE0094" w14:textId="77777777" w:rsidR="00387D0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D28F46C" w14:textId="77777777" w:rsidR="00387D0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5B816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41091" w14:textId="77777777" w:rsidR="00387D0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5C45B8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B82C7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47B481B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DC98ED7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79B5CF" w14:textId="77777777" w:rsidR="00387D0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088AA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799A8" w14:textId="77777777" w:rsidR="00387D05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5E88D8" w14:textId="022EA845" w:rsidR="00387D05" w:rsidRDefault="00BD0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46C87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5DA17B8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2E20274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3851154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2F6A0A8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A7DF80A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1C253E0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0C464E" w14:textId="77777777" w:rsidR="00387D0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CF1DF86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618F291" w14:textId="77777777" w:rsidR="00387D0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3A6D9FE" w14:textId="5970E7C7" w:rsidR="00BD0B1A" w:rsidRPr="00157EB6" w:rsidRDefault="00BD0B1A" w:rsidP="00157EB6">
            <w:pPr>
              <w:pStyle w:val="CRCoverPage"/>
              <w:spacing w:after="0"/>
              <w:ind w:left="100"/>
            </w:pPr>
            <w:r w:rsidRPr="00855A1B">
              <w:t xml:space="preserve">NR FR1 FDD </w:t>
            </w:r>
            <w:r w:rsidR="00157EB6">
              <w:t xml:space="preserve">UL-MIMO </w:t>
            </w:r>
            <w:r>
              <w:t>band</w:t>
            </w:r>
            <w:r w:rsidR="00157EB6">
              <w:t>s n85, n105</w:t>
            </w:r>
          </w:p>
          <w:p w14:paraId="361E8B2E" w14:textId="77777777" w:rsidR="00387D05" w:rsidRDefault="00387D05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E29C5" w14:textId="77777777" w:rsidR="00387D05" w:rsidRDefault="00387D05">
            <w:pPr>
              <w:pStyle w:val="CRCoverPage"/>
              <w:spacing w:after="0"/>
            </w:pPr>
          </w:p>
        </w:tc>
      </w:tr>
      <w:tr w:rsidR="00387D05" w14:paraId="3F2F694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BC9C672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6CEE1D2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9BA3066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6DF7D3D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4723E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1054F2E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8E6777A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C823D04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B6B970D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E83F9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B69AE6A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691BADE8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F6311A" w14:textId="77777777" w:rsidR="00387D0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0C66EFC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079CB0C3" w14:textId="77777777" w:rsidR="00387D0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5DC05" w14:textId="77777777" w:rsidR="00387D05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6619E" w14:textId="77777777" w:rsidR="00387D05" w:rsidRDefault="00387D05">
            <w:pPr>
              <w:pStyle w:val="CRCoverPage"/>
              <w:spacing w:after="0"/>
            </w:pPr>
          </w:p>
        </w:tc>
      </w:tr>
      <w:tr w:rsidR="00387D05" w14:paraId="4884142D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EB905E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190E665A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795C5E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95B8A" w14:textId="77777777" w:rsidR="00387D05" w:rsidRDefault="00387D0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98B5C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E06CE54" w14:textId="77777777" w:rsidR="00387D05" w:rsidRDefault="00387D05">
      <w:pPr>
        <w:pStyle w:val="CRCoverPage"/>
        <w:rPr>
          <w:lang w:val="en-US"/>
        </w:rPr>
      </w:pPr>
    </w:p>
    <w:sectPr w:rsidR="00387D0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2EB586" w14:textId="77777777" w:rsidR="00D66E51" w:rsidRDefault="00D66E51">
      <w:pPr>
        <w:spacing w:after="0"/>
      </w:pPr>
      <w:r>
        <w:separator/>
      </w:r>
    </w:p>
  </w:endnote>
  <w:endnote w:type="continuationSeparator" w:id="0">
    <w:p w14:paraId="432A7444" w14:textId="77777777" w:rsidR="00D66E51" w:rsidRDefault="00D66E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8688E" w14:textId="77777777" w:rsidR="00387D05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F8D7B2" w14:textId="77777777" w:rsidR="00D66E51" w:rsidRDefault="00D66E51">
      <w:pPr>
        <w:spacing w:after="0"/>
      </w:pPr>
      <w:r>
        <w:separator/>
      </w:r>
    </w:p>
  </w:footnote>
  <w:footnote w:type="continuationSeparator" w:id="0">
    <w:p w14:paraId="2ED3E60D" w14:textId="77777777" w:rsidR="00D66E51" w:rsidRDefault="00D66E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1992C" w14:textId="77777777" w:rsidR="00387D05" w:rsidRDefault="00387D05">
    <w:pPr>
      <w:pStyle w:val="Header"/>
    </w:pPr>
  </w:p>
  <w:p w14:paraId="1F2E0780" w14:textId="77777777" w:rsidR="00387D05" w:rsidRDefault="00387D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84954EA"/>
    <w:multiLevelType w:val="hybridMultilevel"/>
    <w:tmpl w:val="B1F209F4"/>
    <w:lvl w:ilvl="0" w:tplc="9816F78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 w:val="0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82553988">
    <w:abstractNumId w:val="3"/>
  </w:num>
  <w:num w:numId="2" w16cid:durableId="1521892831">
    <w:abstractNumId w:val="5"/>
  </w:num>
  <w:num w:numId="3" w16cid:durableId="190801872">
    <w:abstractNumId w:val="1"/>
  </w:num>
  <w:num w:numId="4" w16cid:durableId="1780446004">
    <w:abstractNumId w:val="4"/>
  </w:num>
  <w:num w:numId="5" w16cid:durableId="586114760">
    <w:abstractNumId w:val="15"/>
  </w:num>
  <w:num w:numId="6" w16cid:durableId="2013754243">
    <w:abstractNumId w:val="2"/>
  </w:num>
  <w:num w:numId="7" w16cid:durableId="673915587">
    <w:abstractNumId w:val="11"/>
  </w:num>
  <w:num w:numId="8" w16cid:durableId="1741057895">
    <w:abstractNumId w:val="7"/>
  </w:num>
  <w:num w:numId="9" w16cid:durableId="1594316014">
    <w:abstractNumId w:val="14"/>
  </w:num>
  <w:num w:numId="10" w16cid:durableId="267394267">
    <w:abstractNumId w:val="16"/>
  </w:num>
  <w:num w:numId="11" w16cid:durableId="1555772000">
    <w:abstractNumId w:val="17"/>
  </w:num>
  <w:num w:numId="12" w16cid:durableId="1099957778">
    <w:abstractNumId w:val="8"/>
  </w:num>
  <w:num w:numId="13" w16cid:durableId="1886866070">
    <w:abstractNumId w:val="9"/>
  </w:num>
  <w:num w:numId="14" w16cid:durableId="443305125">
    <w:abstractNumId w:val="6"/>
  </w:num>
  <w:num w:numId="15" w16cid:durableId="400177271">
    <w:abstractNumId w:val="13"/>
  </w:num>
  <w:num w:numId="16" w16cid:durableId="944001299">
    <w:abstractNumId w:val="0"/>
  </w:num>
  <w:num w:numId="17" w16cid:durableId="1347171667">
    <w:abstractNumId w:val="12"/>
  </w:num>
  <w:num w:numId="18" w16cid:durableId="766815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33BB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0F7766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EB6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7D05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0695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0FD2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064A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09E8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A7B3D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0189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2C2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1A51"/>
    <w:rsid w:val="00BC28D4"/>
    <w:rsid w:val="00BC4F63"/>
    <w:rsid w:val="00BC62CE"/>
    <w:rsid w:val="00BD0B1A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2B4A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2FCF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35B6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66E51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063B"/>
    <w:rsid w:val="00E477B4"/>
    <w:rsid w:val="00E533B6"/>
    <w:rsid w:val="00E545CD"/>
    <w:rsid w:val="00E60745"/>
    <w:rsid w:val="00E61721"/>
    <w:rsid w:val="00E61B20"/>
    <w:rsid w:val="00E70EC6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1C1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DEEE05"/>
  <w15:docId w15:val="{715705DB-DBD0-4A9A-B515-04CE0060E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BD0B1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2024-11-20T21:08:00Z</dcterms:created>
  <dcterms:modified xsi:type="dcterms:W3CDTF">2024-11-20T21:08:00Z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